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992" w:type="dxa"/>
        <w:tblLayout w:type="fixed"/>
        <w:tblLook w:val="04A0"/>
      </w:tblPr>
      <w:tblGrid>
        <w:gridCol w:w="567"/>
        <w:gridCol w:w="617"/>
        <w:gridCol w:w="9222"/>
        <w:gridCol w:w="1599"/>
        <w:gridCol w:w="1428"/>
        <w:gridCol w:w="1559"/>
      </w:tblGrid>
      <w:tr w:rsidR="00230BD2" w:rsidTr="00BB2666">
        <w:trPr>
          <w:cantSplit/>
        </w:trPr>
        <w:tc>
          <w:tcPr>
            <w:tcW w:w="149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BD2" w:rsidRDefault="00815819" w:rsidP="00C076FA">
            <w:pPr>
              <w:jc w:val="center"/>
            </w:pPr>
            <w:bookmarkStart w:id="0" w:name="RANGE!A1:E70"/>
            <w:r w:rsidRPr="00A77E8B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Информация о финансировании объектов капитального строительства муниципальной собственности и объектов недвижимого имущества, приобретаемого в муниципальную собственность, за </w:t>
            </w:r>
            <w:r w:rsidR="00C076FA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1 квартал </w:t>
            </w:r>
            <w:r w:rsidRPr="00A77E8B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20</w:t>
            </w: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  <w:r w:rsidR="00C076FA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  <w:r w:rsidRPr="00A77E8B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  <w:bookmarkEnd w:id="0"/>
            <w:r w:rsidR="00C076FA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а</w:t>
            </w:r>
          </w:p>
        </w:tc>
      </w:tr>
      <w:tr w:rsidR="00230BD2" w:rsidTr="00BB2666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/>
        </w:tc>
        <w:tc>
          <w:tcPr>
            <w:tcW w:w="9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/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/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/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/>
        </w:tc>
      </w:tr>
      <w:tr w:rsidR="00230BD2" w:rsidTr="00BB2666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/>
        </w:tc>
        <w:tc>
          <w:tcPr>
            <w:tcW w:w="9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/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/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/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BD2" w:rsidRDefault="00230BD2" w:rsidP="00D64514">
            <w:pPr>
              <w:jc w:val="right"/>
            </w:pPr>
            <w:r>
              <w:t>тыс. руб.</w:t>
            </w:r>
          </w:p>
        </w:tc>
      </w:tr>
      <w:tr w:rsidR="008F24AD" w:rsidTr="00BB2666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4AD" w:rsidRPr="008F24AD" w:rsidRDefault="008F24AD" w:rsidP="00D64514">
            <w:pPr>
              <w:jc w:val="center"/>
              <w:rPr>
                <w:b/>
              </w:rPr>
            </w:pPr>
            <w:r w:rsidRPr="008F24AD">
              <w:rPr>
                <w:b/>
              </w:rPr>
              <w:t>№ п/п</w:t>
            </w:r>
          </w:p>
        </w:tc>
        <w:tc>
          <w:tcPr>
            <w:tcW w:w="983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4AD" w:rsidRPr="008F24AD" w:rsidRDefault="008F24AD" w:rsidP="00D64514">
            <w:pPr>
              <w:jc w:val="center"/>
              <w:rPr>
                <w:b/>
              </w:rPr>
            </w:pPr>
            <w:r w:rsidRPr="008F24AD">
              <w:rPr>
                <w:b/>
              </w:rPr>
              <w:t>Наименование объектов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4AD" w:rsidRPr="004E383D" w:rsidRDefault="008F24AD" w:rsidP="00DD4774">
            <w:pPr>
              <w:jc w:val="center"/>
              <w:rPr>
                <w:rFonts w:cs="Times New Roman"/>
                <w:b/>
              </w:rPr>
            </w:pPr>
            <w:r w:rsidRPr="004E383D">
              <w:rPr>
                <w:rFonts w:cs="Times New Roman"/>
                <w:b/>
              </w:rPr>
              <w:t>Уточненные бюджетные назначения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4AD" w:rsidRPr="004E383D" w:rsidRDefault="008F24AD" w:rsidP="00BB2666">
            <w:pPr>
              <w:jc w:val="center"/>
              <w:rPr>
                <w:rFonts w:eastAsia="Times New Roman" w:cs="Times New Roman"/>
                <w:b/>
                <w:color w:val="000000"/>
              </w:rPr>
            </w:pPr>
            <w:r w:rsidRPr="004E383D">
              <w:rPr>
                <w:rFonts w:eastAsia="Times New Roman" w:cs="Times New Roman"/>
                <w:b/>
                <w:color w:val="000000"/>
              </w:rPr>
              <w:t>Исполнено</w:t>
            </w:r>
            <w:r w:rsidRPr="004E383D">
              <w:rPr>
                <w:rFonts w:cs="Times New Roman"/>
                <w:b/>
              </w:rPr>
              <w:t xml:space="preserve"> </w:t>
            </w:r>
            <w:r>
              <w:rPr>
                <w:rFonts w:eastAsia="Times New Roman" w:cs="Times New Roman"/>
                <w:b/>
                <w:color w:val="000000"/>
              </w:rPr>
              <w:t>на 01.0</w:t>
            </w:r>
            <w:r w:rsidR="00BB2666">
              <w:rPr>
                <w:rFonts w:eastAsia="Times New Roman" w:cs="Times New Roman"/>
                <w:b/>
                <w:color w:val="000000"/>
              </w:rPr>
              <w:t>4</w:t>
            </w:r>
            <w:r>
              <w:rPr>
                <w:rFonts w:eastAsia="Times New Roman" w:cs="Times New Roman"/>
                <w:b/>
                <w:color w:val="000000"/>
              </w:rPr>
              <w:t>.2021</w:t>
            </w:r>
            <w:r w:rsidRPr="004E383D">
              <w:rPr>
                <w:rFonts w:eastAsia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4AD" w:rsidRPr="004E383D" w:rsidRDefault="008F24AD" w:rsidP="00DD4774">
            <w:pPr>
              <w:jc w:val="center"/>
              <w:rPr>
                <w:rFonts w:eastAsia="Times New Roman" w:cs="Times New Roman"/>
                <w:b/>
                <w:color w:val="000000"/>
              </w:rPr>
            </w:pPr>
            <w:r w:rsidRPr="004E383D">
              <w:rPr>
                <w:rFonts w:eastAsia="Times New Roman" w:cs="Times New Roman"/>
                <w:b/>
                <w:color w:val="000000"/>
              </w:rPr>
              <w:t>% исполнения</w:t>
            </w:r>
          </w:p>
        </w:tc>
      </w:tr>
    </w:tbl>
    <w:p w:rsidR="00230BD2" w:rsidRPr="00230BD2" w:rsidRDefault="00230BD2">
      <w:pPr>
        <w:rPr>
          <w:sz w:val="2"/>
        </w:rPr>
      </w:pPr>
    </w:p>
    <w:tbl>
      <w:tblPr>
        <w:tblW w:w="14992" w:type="dxa"/>
        <w:tblLayout w:type="fixed"/>
        <w:tblLook w:val="04A0"/>
      </w:tblPr>
      <w:tblGrid>
        <w:gridCol w:w="567"/>
        <w:gridCol w:w="617"/>
        <w:gridCol w:w="9222"/>
        <w:gridCol w:w="1599"/>
        <w:gridCol w:w="1428"/>
        <w:gridCol w:w="1559"/>
      </w:tblGrid>
      <w:tr w:rsidR="00230BD2" w:rsidTr="00BB2666">
        <w:trPr>
          <w:cantSplit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BD2" w:rsidRDefault="00230BD2" w:rsidP="00D64514">
            <w:pPr>
              <w:jc w:val="center"/>
            </w:pPr>
            <w:r>
              <w:t>1</w:t>
            </w:r>
          </w:p>
        </w:tc>
        <w:tc>
          <w:tcPr>
            <w:tcW w:w="9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BD2" w:rsidRDefault="00230BD2" w:rsidP="00D64514">
            <w:pPr>
              <w:jc w:val="center"/>
            </w:pPr>
            <w:r>
              <w:t>2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BD2" w:rsidRDefault="00230BD2" w:rsidP="00D64514">
            <w:pPr>
              <w:jc w:val="center"/>
            </w:pPr>
            <w:r>
              <w:t>3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BD2" w:rsidRDefault="00230BD2" w:rsidP="00D64514">
            <w:pPr>
              <w:jc w:val="center"/>
            </w:pPr>
            <w: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BD2" w:rsidRDefault="00230BD2" w:rsidP="00D64514">
            <w:pPr>
              <w:jc w:val="center"/>
            </w:pPr>
            <w:r>
              <w:t>5</w:t>
            </w:r>
          </w:p>
        </w:tc>
      </w:tr>
      <w:tr w:rsidR="00230BD2" w:rsidTr="00BB2666">
        <w:trPr>
          <w:cantSplit/>
        </w:trPr>
        <w:tc>
          <w:tcPr>
            <w:tcW w:w="14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BD2" w:rsidRPr="009760A1" w:rsidRDefault="00230BD2" w:rsidP="00D64514">
            <w:pPr>
              <w:jc w:val="center"/>
              <w:rPr>
                <w:b/>
                <w:i/>
              </w:rPr>
            </w:pPr>
            <w:r w:rsidRPr="009760A1">
              <w:rPr>
                <w:b/>
                <w:i/>
              </w:rPr>
              <w:t>Раздел I. Перечень объектов капитального строительства муниципальной собственности</w:t>
            </w:r>
          </w:p>
        </w:tc>
      </w:tr>
      <w:tr w:rsidR="00230BD2" w:rsidTr="00BB2666">
        <w:trPr>
          <w:cantSplit/>
        </w:trPr>
        <w:tc>
          <w:tcPr>
            <w:tcW w:w="10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BD2" w:rsidRPr="008F24AD" w:rsidRDefault="00230BD2" w:rsidP="00D64514">
            <w:pPr>
              <w:jc w:val="center"/>
              <w:rPr>
                <w:b/>
              </w:rPr>
            </w:pPr>
            <w:r w:rsidRPr="008F24AD">
              <w:rPr>
                <w:b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BD2" w:rsidRPr="008F24AD" w:rsidRDefault="00230BD2" w:rsidP="00D64514">
            <w:pPr>
              <w:jc w:val="right"/>
              <w:rPr>
                <w:b/>
              </w:rPr>
            </w:pPr>
            <w:r w:rsidRPr="008F24AD">
              <w:rPr>
                <w:b/>
              </w:rPr>
              <w:t>43 429,2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BD2" w:rsidRPr="008F24AD" w:rsidRDefault="008F24AD" w:rsidP="00D64514">
            <w:pPr>
              <w:jc w:val="right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Pr="008F24AD" w:rsidRDefault="008F24AD" w:rsidP="00D64514">
            <w:pPr>
              <w:jc w:val="right"/>
              <w:rPr>
                <w:b/>
              </w:rPr>
            </w:pPr>
            <w:r>
              <w:rPr>
                <w:b/>
              </w:rPr>
              <w:t>0,0</w:t>
            </w:r>
          </w:p>
        </w:tc>
      </w:tr>
      <w:tr w:rsidR="008F24AD" w:rsidTr="00BB266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4AD" w:rsidRDefault="008F24AD" w:rsidP="00D64514">
            <w:pPr>
              <w:jc w:val="center"/>
            </w:pPr>
            <w:r>
              <w:t>1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4AD" w:rsidRDefault="008F24AD" w:rsidP="00D64514">
            <w:r>
              <w:t>Реконструкция фонтана «Одуванчик» на площади им. Кирова С.М.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4AD" w:rsidRDefault="008F24AD" w:rsidP="00D64514">
            <w:pPr>
              <w:jc w:val="right"/>
            </w:pPr>
            <w:r>
              <w:t>36 874,5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4AD" w:rsidRDefault="008F24AD" w:rsidP="00D64514">
            <w:pPr>
              <w:jc w:val="right"/>
            </w:pPr>
            <w: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4AD" w:rsidRDefault="008F24AD" w:rsidP="008F24AD">
            <w:pPr>
              <w:jc w:val="right"/>
            </w:pPr>
            <w:r w:rsidRPr="00E16E99">
              <w:t>0,0</w:t>
            </w:r>
          </w:p>
        </w:tc>
      </w:tr>
      <w:tr w:rsidR="008F24AD" w:rsidTr="00BB266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4AD" w:rsidRDefault="008F24AD" w:rsidP="00D64514">
            <w:pPr>
              <w:jc w:val="center"/>
            </w:pPr>
            <w:r>
              <w:t>2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4AD" w:rsidRDefault="008F24AD" w:rsidP="00D64514">
            <w:r>
              <w:t>Реконструкция центрального теплового пункта «Нежилое помещение ЦТП по адресу: г. Саратов, ул. Алексеевская, д. 3 и восстановление циркуляционного трубопровода горячего водоснабжения до многоквартирного дома № 5 по ул. Алексеевская»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4AD" w:rsidRDefault="008F24AD" w:rsidP="00D64514">
            <w:pPr>
              <w:jc w:val="right"/>
            </w:pPr>
            <w:r>
              <w:t>937,4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4AD" w:rsidRDefault="008F24AD" w:rsidP="008F24AD">
            <w:pPr>
              <w:jc w:val="right"/>
            </w:pPr>
            <w:r w:rsidRPr="00AD7F67"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4AD" w:rsidRDefault="008F24AD" w:rsidP="008F24AD">
            <w:pPr>
              <w:jc w:val="right"/>
            </w:pPr>
            <w:r w:rsidRPr="00E16E99">
              <w:t>0,0</w:t>
            </w:r>
          </w:p>
        </w:tc>
      </w:tr>
      <w:tr w:rsidR="008F24AD" w:rsidTr="00BB266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4AD" w:rsidRDefault="008F24AD" w:rsidP="00D64514">
            <w:pPr>
              <w:jc w:val="center"/>
            </w:pPr>
            <w:r>
              <w:t>3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4AD" w:rsidRDefault="008F24AD" w:rsidP="00D64514">
            <w:r>
              <w:t>Строительство объектов инженерной инфраструктуры в пос. Воробъевка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4AD" w:rsidRDefault="008F24AD" w:rsidP="00D64514">
            <w:pPr>
              <w:jc w:val="right"/>
            </w:pPr>
            <w:r>
              <w:t>2 277,3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4AD" w:rsidRDefault="008F24AD" w:rsidP="008F24AD">
            <w:pPr>
              <w:jc w:val="right"/>
            </w:pPr>
            <w:r w:rsidRPr="00AD7F67"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4AD" w:rsidRDefault="008F24AD" w:rsidP="008F24AD">
            <w:pPr>
              <w:jc w:val="right"/>
            </w:pPr>
            <w:r w:rsidRPr="00E16E99">
              <w:t>0,0</w:t>
            </w:r>
          </w:p>
        </w:tc>
      </w:tr>
      <w:tr w:rsidR="008F24AD" w:rsidTr="00BB266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4AD" w:rsidRDefault="008F24AD" w:rsidP="00D64514">
            <w:pPr>
              <w:jc w:val="center"/>
            </w:pPr>
            <w:r>
              <w:t>4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4AD" w:rsidRDefault="008F24AD" w:rsidP="00D64514">
            <w:r>
              <w:t>Строительство объектов инженерной инфраструктуры в пос. Латухино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4AD" w:rsidRDefault="008F24AD" w:rsidP="00D64514">
            <w:pPr>
              <w:jc w:val="right"/>
            </w:pPr>
            <w:r>
              <w:t>1 000,0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4AD" w:rsidRDefault="008F24AD" w:rsidP="008F24AD">
            <w:pPr>
              <w:jc w:val="right"/>
            </w:pPr>
            <w:r w:rsidRPr="00AD7F67"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4AD" w:rsidRDefault="008F24AD" w:rsidP="008F24AD">
            <w:pPr>
              <w:jc w:val="right"/>
            </w:pPr>
            <w:r w:rsidRPr="00E16E99">
              <w:t>0,0</w:t>
            </w:r>
          </w:p>
        </w:tc>
      </w:tr>
      <w:tr w:rsidR="008F24AD" w:rsidTr="00BB266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4AD" w:rsidRDefault="008F24AD" w:rsidP="00D64514">
            <w:pPr>
              <w:jc w:val="center"/>
            </w:pPr>
            <w:r>
              <w:t>5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4AD" w:rsidRDefault="008F24AD" w:rsidP="00D64514">
            <w:r>
              <w:t>Строительство фонтана на Набережной Космонавтов на спуске от ул. им. Некрасова Н.А.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4AD" w:rsidRDefault="008F24AD" w:rsidP="00D64514">
            <w:pPr>
              <w:jc w:val="right"/>
            </w:pPr>
            <w:r>
              <w:t>780,0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4AD" w:rsidRDefault="008F24AD" w:rsidP="008F24AD">
            <w:pPr>
              <w:jc w:val="right"/>
            </w:pPr>
            <w:r w:rsidRPr="00AD7F67"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4AD" w:rsidRDefault="008F24AD" w:rsidP="008F24AD">
            <w:pPr>
              <w:jc w:val="right"/>
            </w:pPr>
            <w:r w:rsidRPr="00E16E99">
              <w:t>0,0</w:t>
            </w:r>
          </w:p>
        </w:tc>
      </w:tr>
      <w:tr w:rsidR="008F24AD" w:rsidTr="00BB266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4AD" w:rsidRDefault="008F24AD" w:rsidP="00D64514">
            <w:pPr>
              <w:jc w:val="center"/>
            </w:pPr>
            <w:r>
              <w:t>6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4AD" w:rsidRDefault="008F24AD" w:rsidP="00D64514">
            <w:r>
              <w:t>Строительство фонтана на Набережной Космонавтов на спуске от ул. Октябрьской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4AD" w:rsidRDefault="008F24AD" w:rsidP="00D64514">
            <w:pPr>
              <w:jc w:val="right"/>
            </w:pPr>
            <w:r>
              <w:t>780,0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4AD" w:rsidRDefault="008F24AD" w:rsidP="008F24AD">
            <w:pPr>
              <w:jc w:val="right"/>
            </w:pPr>
            <w:r w:rsidRPr="00AD7F67"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4AD" w:rsidRDefault="008F24AD" w:rsidP="008F24AD">
            <w:pPr>
              <w:jc w:val="right"/>
            </w:pPr>
            <w:r w:rsidRPr="00E16E99">
              <w:t>0,0</w:t>
            </w:r>
          </w:p>
        </w:tc>
      </w:tr>
      <w:tr w:rsidR="008F24AD" w:rsidTr="00BB266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4AD" w:rsidRDefault="008F24AD" w:rsidP="00D64514">
            <w:pPr>
              <w:jc w:val="center"/>
            </w:pPr>
            <w:r>
              <w:t>7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4AD" w:rsidRDefault="008F24AD" w:rsidP="00D64514">
            <w:r>
              <w:t>Строительство фонтана на Новой Набережной между ул. Шелковичной и ул. 2-ой Садовой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4AD" w:rsidRDefault="008F24AD" w:rsidP="00D64514">
            <w:pPr>
              <w:jc w:val="right"/>
            </w:pPr>
            <w:r>
              <w:t>780,0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4AD" w:rsidRDefault="008F24AD" w:rsidP="008F24AD">
            <w:pPr>
              <w:jc w:val="right"/>
            </w:pPr>
            <w:r w:rsidRPr="00AD7F67"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4AD" w:rsidRDefault="008F24AD" w:rsidP="008F24AD">
            <w:pPr>
              <w:jc w:val="right"/>
            </w:pPr>
            <w:r w:rsidRPr="00E16E99">
              <w:t>0,0</w:t>
            </w:r>
          </w:p>
        </w:tc>
      </w:tr>
      <w:tr w:rsidR="00230BD2" w:rsidTr="00BB2666">
        <w:trPr>
          <w:cantSplit/>
        </w:trPr>
        <w:tc>
          <w:tcPr>
            <w:tcW w:w="10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BD2" w:rsidRPr="008F24AD" w:rsidRDefault="00230BD2" w:rsidP="00D64514">
            <w:pPr>
              <w:jc w:val="center"/>
              <w:rPr>
                <w:b/>
              </w:rPr>
            </w:pPr>
            <w:r w:rsidRPr="008F24AD">
              <w:rPr>
                <w:b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BD2" w:rsidRPr="008F24AD" w:rsidRDefault="00230BD2" w:rsidP="00D64514">
            <w:pPr>
              <w:jc w:val="right"/>
              <w:rPr>
                <w:b/>
              </w:rPr>
            </w:pPr>
            <w:r w:rsidRPr="008F24AD">
              <w:rPr>
                <w:b/>
              </w:rPr>
              <w:t>1 811 250,8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BD2" w:rsidRPr="008F24AD" w:rsidRDefault="008F24AD" w:rsidP="00D64514">
            <w:pPr>
              <w:jc w:val="right"/>
              <w:rPr>
                <w:b/>
              </w:rPr>
            </w:pPr>
            <w:r>
              <w:rPr>
                <w:b/>
              </w:rPr>
              <w:t>134 688,8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BD2" w:rsidRPr="008F24AD" w:rsidRDefault="008F24AD" w:rsidP="00D64514">
            <w:pPr>
              <w:jc w:val="right"/>
              <w:rPr>
                <w:b/>
              </w:rPr>
            </w:pPr>
            <w:r>
              <w:rPr>
                <w:b/>
              </w:rPr>
              <w:t>7,4</w:t>
            </w:r>
          </w:p>
        </w:tc>
      </w:tr>
      <w:tr w:rsidR="008F24AD" w:rsidTr="00BB266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4AD" w:rsidRDefault="008F24AD" w:rsidP="00D64514">
            <w:pPr>
              <w:jc w:val="center"/>
            </w:pPr>
            <w:r>
              <w:t>8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4AD" w:rsidRDefault="008F24AD" w:rsidP="00D64514">
            <w:r>
              <w:t>Детский сад на 100 мест в Заводском районе г. Саратова по адресу: г. Саратов, ул. им. Н.Г. Чернышевского, 42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4AD" w:rsidRDefault="008F24AD" w:rsidP="00D64514">
            <w:pPr>
              <w:jc w:val="right"/>
            </w:pPr>
            <w:r>
              <w:t>71 419,4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4AD" w:rsidRDefault="008F24AD" w:rsidP="00DD4774">
            <w:pPr>
              <w:jc w:val="right"/>
            </w:pPr>
            <w:r w:rsidRPr="00AD7F67"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4AD" w:rsidRDefault="008F24AD" w:rsidP="00DD4774">
            <w:pPr>
              <w:jc w:val="right"/>
            </w:pPr>
            <w:r w:rsidRPr="00E16E99">
              <w:t>0,0</w:t>
            </w:r>
          </w:p>
        </w:tc>
      </w:tr>
      <w:tr w:rsidR="008F24AD" w:rsidTr="00BB266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4AD" w:rsidRDefault="008F24AD" w:rsidP="00D64514">
            <w:pPr>
              <w:jc w:val="center"/>
            </w:pPr>
            <w:r>
              <w:t>9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4AD" w:rsidRDefault="008F24AD" w:rsidP="00D64514">
            <w:r>
              <w:t>Детский сад на 100 мест по ул. Провиантская, 23, в Октябрьском районе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4AD" w:rsidRDefault="008F24AD" w:rsidP="00D64514">
            <w:pPr>
              <w:jc w:val="right"/>
            </w:pPr>
            <w:r>
              <w:t>541,7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4AD" w:rsidRDefault="008F24AD" w:rsidP="00D64514">
            <w:pPr>
              <w:jc w:val="right"/>
            </w:pPr>
            <w:r>
              <w:t>541,6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4AD" w:rsidRDefault="008F24AD" w:rsidP="00D64514">
            <w:pPr>
              <w:jc w:val="right"/>
            </w:pPr>
            <w:r>
              <w:t>100,0</w:t>
            </w:r>
          </w:p>
        </w:tc>
      </w:tr>
      <w:tr w:rsidR="008F24AD" w:rsidTr="00BB266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4AD" w:rsidRDefault="008F24AD" w:rsidP="00D64514">
            <w:pPr>
              <w:jc w:val="center"/>
            </w:pPr>
            <w:r>
              <w:t>10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4AD" w:rsidRDefault="008F24AD" w:rsidP="00D64514">
            <w:r>
              <w:t>Детский сад на 160 мест в Заводском районе г. Саратова по адресу: г. Саратов, ул. Огородная, 176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4AD" w:rsidRDefault="008F24AD" w:rsidP="00D64514">
            <w:pPr>
              <w:jc w:val="right"/>
            </w:pPr>
            <w:r>
              <w:t>114 271,1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4AD" w:rsidRDefault="008F24AD" w:rsidP="00DD4774">
            <w:pPr>
              <w:jc w:val="right"/>
            </w:pPr>
            <w:r w:rsidRPr="00AD7F67"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4AD" w:rsidRDefault="008F24AD" w:rsidP="00DD4774">
            <w:pPr>
              <w:jc w:val="right"/>
            </w:pPr>
            <w:r w:rsidRPr="00E16E99">
              <w:t>0,0</w:t>
            </w:r>
          </w:p>
        </w:tc>
      </w:tr>
      <w:tr w:rsidR="008F24AD" w:rsidTr="00BB266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4AD" w:rsidRDefault="008F24AD" w:rsidP="00D64514">
            <w:pPr>
              <w:jc w:val="center"/>
            </w:pPr>
            <w:r>
              <w:t>11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4AD" w:rsidRDefault="008F24AD" w:rsidP="00D64514">
            <w:r>
              <w:t>Детский сад на 160 мест в микрорайоне по ул. Ипподромная (на части бывших земель ФГБНУ «НИИСХ Юго-Востока»)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4AD" w:rsidRDefault="008F24AD" w:rsidP="00D64514">
            <w:pPr>
              <w:jc w:val="right"/>
            </w:pPr>
            <w:r>
              <w:t>114 271,1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4AD" w:rsidRDefault="008F24AD" w:rsidP="00DD4774">
            <w:pPr>
              <w:jc w:val="right"/>
            </w:pPr>
            <w:r w:rsidRPr="00AD7F67"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4AD" w:rsidRDefault="008F24AD" w:rsidP="00DD4774">
            <w:pPr>
              <w:jc w:val="right"/>
            </w:pPr>
            <w:r w:rsidRPr="00E16E99">
              <w:t>0,0</w:t>
            </w:r>
          </w:p>
        </w:tc>
      </w:tr>
      <w:tr w:rsidR="008F24AD" w:rsidTr="00BB266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4AD" w:rsidRDefault="008F24AD" w:rsidP="00D64514">
            <w:pPr>
              <w:jc w:val="center"/>
            </w:pPr>
            <w:r>
              <w:t>12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4AD" w:rsidRDefault="008F24AD" w:rsidP="00D64514">
            <w:r>
              <w:t>Детский сад на 160 мест на территории МОУ «Средняя общеобразовательная школа № 64» в Ленинском районе г. Саратова по адресу: г. Саратов, ул. Стахановская, дом 8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4AD" w:rsidRDefault="008F24AD" w:rsidP="00D64514">
            <w:pPr>
              <w:jc w:val="right"/>
            </w:pPr>
            <w:r>
              <w:t>114 271,1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4AD" w:rsidRDefault="008F24AD" w:rsidP="00DD4774">
            <w:pPr>
              <w:jc w:val="right"/>
            </w:pPr>
            <w:r w:rsidRPr="00AD7F67"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4AD" w:rsidRDefault="008F24AD" w:rsidP="00DD4774">
            <w:pPr>
              <w:jc w:val="right"/>
            </w:pPr>
            <w:r w:rsidRPr="00E16E99">
              <w:t>0,0</w:t>
            </w:r>
          </w:p>
        </w:tc>
      </w:tr>
      <w:tr w:rsidR="008F24AD" w:rsidTr="00BB266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4AD" w:rsidRDefault="008F24AD" w:rsidP="00D64514">
            <w:pPr>
              <w:jc w:val="center"/>
            </w:pPr>
            <w:r>
              <w:t>13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4AD" w:rsidRDefault="008F24AD" w:rsidP="00D64514">
            <w:r>
              <w:t>Детский сад на 160 мест по ул. Ипподромная на земельном участке с кадастровым номером 64:48:040442:221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4AD" w:rsidRDefault="008F24AD" w:rsidP="00D64514">
            <w:pPr>
              <w:jc w:val="right"/>
            </w:pPr>
            <w:r>
              <w:t>115 268,1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4AD" w:rsidRDefault="008F24AD" w:rsidP="00DD4774">
            <w:pPr>
              <w:jc w:val="right"/>
            </w:pPr>
            <w:r w:rsidRPr="00AD7F67"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4AD" w:rsidRDefault="008F24AD" w:rsidP="00DD4774">
            <w:pPr>
              <w:jc w:val="right"/>
            </w:pPr>
            <w:r w:rsidRPr="00E16E99">
              <w:t>0,0</w:t>
            </w:r>
          </w:p>
        </w:tc>
      </w:tr>
      <w:tr w:rsidR="008F24AD" w:rsidTr="00BB266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4AD" w:rsidRDefault="008F24AD" w:rsidP="00D64514">
            <w:pPr>
              <w:jc w:val="center"/>
            </w:pPr>
            <w:r>
              <w:t>14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4AD" w:rsidRDefault="008F24AD" w:rsidP="00D64514">
            <w:r>
              <w:t>Ледовая арена на территории МОУ «Гимназия №89» в микрорайоне Елшанка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4AD" w:rsidRDefault="008F24AD" w:rsidP="00D64514">
            <w:pPr>
              <w:jc w:val="right"/>
            </w:pPr>
            <w:r>
              <w:t>330,0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4AD" w:rsidRDefault="008F24AD" w:rsidP="00DD4774">
            <w:pPr>
              <w:jc w:val="right"/>
            </w:pPr>
            <w:r w:rsidRPr="00AD7F67"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4AD" w:rsidRDefault="008F24AD" w:rsidP="00DD4774">
            <w:pPr>
              <w:jc w:val="right"/>
            </w:pPr>
            <w:r w:rsidRPr="00E16E99">
              <w:t>0,0</w:t>
            </w:r>
          </w:p>
        </w:tc>
      </w:tr>
      <w:tr w:rsidR="008F24AD" w:rsidTr="00BB266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4AD" w:rsidRDefault="008F24AD" w:rsidP="00D64514">
            <w:pPr>
              <w:jc w:val="center"/>
            </w:pPr>
            <w:r>
              <w:t>15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4AD" w:rsidRDefault="008F24AD" w:rsidP="00D64514">
            <w:r>
              <w:t>Ливневая канализация по ул. Строителей, 12 в микрорайоне Жасминный Ленинского района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4AD" w:rsidRDefault="008F24AD" w:rsidP="00D64514">
            <w:pPr>
              <w:jc w:val="right"/>
            </w:pPr>
            <w:r>
              <w:t>544,5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4AD" w:rsidRDefault="008F24AD" w:rsidP="00DD4774">
            <w:pPr>
              <w:jc w:val="right"/>
            </w:pPr>
            <w:r w:rsidRPr="00AD7F67"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4AD" w:rsidRDefault="008F24AD" w:rsidP="00DD4774">
            <w:pPr>
              <w:jc w:val="right"/>
            </w:pPr>
            <w:r w:rsidRPr="00E16E99">
              <w:t>0,0</w:t>
            </w:r>
          </w:p>
        </w:tc>
      </w:tr>
      <w:tr w:rsidR="008F24AD" w:rsidTr="00BB266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4AD" w:rsidRDefault="008F24AD" w:rsidP="00D64514">
            <w:pPr>
              <w:jc w:val="center"/>
            </w:pPr>
            <w:r>
              <w:lastRenderedPageBreak/>
              <w:t>16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4AD" w:rsidRDefault="008F24AD" w:rsidP="00D64514">
            <w:r>
              <w:t>Приобретение жилых помещений в многоквартирных домах (выкуп у собственников жилых помещений в домах, признанных аварийными и подлежащими сносу), строительство в рамках ведомственной целевой программы «Переселение граждан города Саратова из аварийного жилищного фонда в 2019-2025 годах»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4AD" w:rsidRDefault="008F24AD" w:rsidP="00D64514">
            <w:pPr>
              <w:jc w:val="right"/>
            </w:pPr>
            <w:r>
              <w:t>1 004 613,8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4AD" w:rsidRPr="008F24AD" w:rsidRDefault="008F24AD" w:rsidP="008F24AD">
            <w:pPr>
              <w:jc w:val="right"/>
              <w:rPr>
                <w:rFonts w:cs="Times New Roman"/>
                <w:szCs w:val="16"/>
              </w:rPr>
            </w:pPr>
            <w:r w:rsidRPr="008F24AD">
              <w:rPr>
                <w:rFonts w:cs="Times New Roman"/>
                <w:szCs w:val="16"/>
              </w:rPr>
              <w:t>116</w:t>
            </w:r>
            <w:r>
              <w:rPr>
                <w:rFonts w:cs="Times New Roman"/>
                <w:szCs w:val="16"/>
              </w:rPr>
              <w:t> </w:t>
            </w:r>
            <w:r w:rsidRPr="008F24AD">
              <w:rPr>
                <w:rFonts w:cs="Times New Roman"/>
                <w:szCs w:val="16"/>
              </w:rPr>
              <w:t>463</w:t>
            </w:r>
            <w:r>
              <w:rPr>
                <w:rFonts w:cs="Times New Roman"/>
                <w:szCs w:val="16"/>
              </w:rPr>
              <w:t>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4AD" w:rsidRPr="008F24AD" w:rsidRDefault="008F24AD">
            <w:pPr>
              <w:jc w:val="right"/>
              <w:rPr>
                <w:rFonts w:cs="Times New Roman"/>
                <w:szCs w:val="20"/>
              </w:rPr>
            </w:pPr>
            <w:r w:rsidRPr="008F24AD">
              <w:rPr>
                <w:rFonts w:cs="Times New Roman"/>
                <w:szCs w:val="20"/>
              </w:rPr>
              <w:t>11,6</w:t>
            </w:r>
          </w:p>
        </w:tc>
      </w:tr>
      <w:tr w:rsidR="008F24AD" w:rsidTr="00BB266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4AD" w:rsidRDefault="008F24AD" w:rsidP="00D64514">
            <w:pPr>
              <w:jc w:val="center"/>
            </w:pPr>
            <w:r>
              <w:t>17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4AD" w:rsidRDefault="008F24AD" w:rsidP="00D64514">
            <w:r>
              <w:t>Реконструкция стадиона «Спартак», по адресу: г. Саратов, ул. Дегтярная,12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4AD" w:rsidRDefault="008F24AD" w:rsidP="00D64514">
            <w:pPr>
              <w:jc w:val="right"/>
            </w:pPr>
            <w:r>
              <w:t>68,7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4AD" w:rsidRDefault="008F24AD" w:rsidP="00D64514">
            <w:pPr>
              <w:jc w:val="right"/>
            </w:pPr>
            <w:r>
              <w:t>68,6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4AD" w:rsidRDefault="008F24AD" w:rsidP="00D64514">
            <w:pPr>
              <w:jc w:val="right"/>
            </w:pPr>
            <w:r>
              <w:t>100,0</w:t>
            </w:r>
          </w:p>
        </w:tc>
      </w:tr>
      <w:tr w:rsidR="008F24AD" w:rsidTr="00BB266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4AD" w:rsidRDefault="008F24AD" w:rsidP="00D64514">
            <w:pPr>
              <w:jc w:val="center"/>
            </w:pPr>
            <w:r>
              <w:t>18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4AD" w:rsidRDefault="008F24AD" w:rsidP="00D64514">
            <w:r>
              <w:t>Стадион «Торпедо»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4AD" w:rsidRDefault="008F24AD" w:rsidP="00D64514">
            <w:pPr>
              <w:jc w:val="right"/>
            </w:pPr>
            <w:r>
              <w:t>850,0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4AD" w:rsidRDefault="008F24AD" w:rsidP="00DD4774">
            <w:pPr>
              <w:jc w:val="right"/>
            </w:pPr>
            <w:r w:rsidRPr="00AD7F67"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4AD" w:rsidRDefault="008F24AD" w:rsidP="00DD4774">
            <w:pPr>
              <w:jc w:val="right"/>
            </w:pPr>
            <w:r w:rsidRPr="00E16E99">
              <w:t>0,0</w:t>
            </w:r>
          </w:p>
        </w:tc>
      </w:tr>
      <w:tr w:rsidR="008F24AD" w:rsidTr="00BB266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4AD" w:rsidRDefault="008F24AD" w:rsidP="00D64514">
            <w:pPr>
              <w:jc w:val="center"/>
            </w:pPr>
            <w:r>
              <w:t>19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4AD" w:rsidRDefault="008F24AD" w:rsidP="00D64514">
            <w:r>
              <w:t>Строительство пристройки  МОУ «СОШ № 5»  по адресу: г. Саратов, ул. Огородная, д. 196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4AD" w:rsidRDefault="008F24AD" w:rsidP="00D64514">
            <w:pPr>
              <w:jc w:val="right"/>
            </w:pPr>
            <w:r>
              <w:t>180 107,7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4AD" w:rsidRDefault="008F24AD" w:rsidP="00D64514">
            <w:pPr>
              <w:jc w:val="right"/>
            </w:pPr>
            <w:r>
              <w:t>17 614,9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4AD" w:rsidRDefault="008F24AD" w:rsidP="00D64514">
            <w:pPr>
              <w:jc w:val="right"/>
            </w:pPr>
            <w:r>
              <w:t>9,8</w:t>
            </w:r>
          </w:p>
        </w:tc>
      </w:tr>
      <w:tr w:rsidR="008F24AD" w:rsidTr="00BB266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4AD" w:rsidRDefault="008F24AD" w:rsidP="00D64514">
            <w:pPr>
              <w:jc w:val="center"/>
            </w:pPr>
            <w:r>
              <w:t>20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4AD" w:rsidRDefault="008F24AD" w:rsidP="00D64514">
            <w:r>
              <w:t>Строительство пристройки с бассейном МОУ «СОШ № 84» по адресу: г. Саратов, ул. Южно-Зеленая, 11 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4AD" w:rsidRDefault="008F24AD" w:rsidP="00D64514">
            <w:pPr>
              <w:jc w:val="right"/>
            </w:pPr>
            <w:r>
              <w:t>88 006,6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4AD" w:rsidRDefault="008F24AD" w:rsidP="00DD4774">
            <w:pPr>
              <w:jc w:val="right"/>
            </w:pPr>
            <w:r w:rsidRPr="00AD7F67"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4AD" w:rsidRDefault="008F24AD" w:rsidP="00DD4774">
            <w:pPr>
              <w:jc w:val="right"/>
            </w:pPr>
            <w:r w:rsidRPr="00E16E99">
              <w:t>0,0</w:t>
            </w:r>
          </w:p>
        </w:tc>
      </w:tr>
      <w:tr w:rsidR="008F24AD" w:rsidTr="00BB266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4AD" w:rsidRDefault="008F24AD" w:rsidP="00D64514">
            <w:pPr>
              <w:jc w:val="center"/>
            </w:pPr>
            <w:r>
              <w:t>21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4AD" w:rsidRDefault="008F24AD" w:rsidP="00D64514">
            <w:r>
              <w:t>Строительство спортивного объекта «Ледовая арена» в городе Саратове на территории Студгородка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4AD" w:rsidRDefault="008F24AD" w:rsidP="00D64514">
            <w:pPr>
              <w:jc w:val="right"/>
            </w:pPr>
            <w:r>
              <w:t>786,9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4AD" w:rsidRDefault="008F24AD" w:rsidP="00DD4774">
            <w:pPr>
              <w:jc w:val="right"/>
            </w:pPr>
            <w:r w:rsidRPr="00AD7F67"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4AD" w:rsidRDefault="008F24AD" w:rsidP="00DD4774">
            <w:pPr>
              <w:jc w:val="right"/>
            </w:pPr>
            <w:r w:rsidRPr="00E16E99">
              <w:t>0,0</w:t>
            </w:r>
          </w:p>
        </w:tc>
      </w:tr>
      <w:tr w:rsidR="008F24AD" w:rsidTr="00BB266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4AD" w:rsidRDefault="008F24AD" w:rsidP="00D64514">
            <w:pPr>
              <w:jc w:val="center"/>
            </w:pPr>
            <w:r>
              <w:t>22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4AD" w:rsidRDefault="008F24AD" w:rsidP="00D64514">
            <w:r>
              <w:t>Школа в ЖК «Ласточкино» в Ленинском районе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4AD" w:rsidRDefault="008F24AD" w:rsidP="00D64514">
            <w:pPr>
              <w:jc w:val="right"/>
            </w:pPr>
            <w:r>
              <w:t>2 100,0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4AD" w:rsidRDefault="008F24AD" w:rsidP="00DD4774">
            <w:pPr>
              <w:jc w:val="right"/>
            </w:pPr>
            <w:r w:rsidRPr="00AD7F67"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4AD" w:rsidRDefault="008F24AD" w:rsidP="00DD4774">
            <w:pPr>
              <w:jc w:val="right"/>
            </w:pPr>
            <w:r w:rsidRPr="00E16E99">
              <w:t>0,0</w:t>
            </w:r>
          </w:p>
        </w:tc>
      </w:tr>
      <w:tr w:rsidR="008F24AD" w:rsidTr="00BB266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4AD" w:rsidRDefault="008F24AD" w:rsidP="00D64514">
            <w:pPr>
              <w:jc w:val="center"/>
            </w:pPr>
            <w:r>
              <w:t>23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4AD" w:rsidRDefault="008F24AD" w:rsidP="00D64514">
            <w:r>
              <w:t>Школа на 825 мест с бассейном в ЖК Иволгино Волжского района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4AD" w:rsidRDefault="008F24AD" w:rsidP="00D64514">
            <w:pPr>
              <w:jc w:val="right"/>
            </w:pPr>
            <w:r>
              <w:t>3 800,0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4AD" w:rsidRDefault="008F24AD" w:rsidP="00DD4774">
            <w:pPr>
              <w:jc w:val="right"/>
            </w:pPr>
            <w:r w:rsidRPr="00AD7F67"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4AD" w:rsidRDefault="008F24AD" w:rsidP="00DD4774">
            <w:pPr>
              <w:jc w:val="right"/>
            </w:pPr>
            <w:r w:rsidRPr="00E16E99">
              <w:t>0,0</w:t>
            </w:r>
          </w:p>
        </w:tc>
      </w:tr>
      <w:tr w:rsidR="009760A1" w:rsidTr="00BB2666">
        <w:trPr>
          <w:cantSplit/>
        </w:trPr>
        <w:tc>
          <w:tcPr>
            <w:tcW w:w="10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0A1" w:rsidRPr="009760A1" w:rsidRDefault="009760A1" w:rsidP="00D64514">
            <w:pPr>
              <w:jc w:val="center"/>
              <w:rPr>
                <w:b/>
              </w:rPr>
            </w:pPr>
            <w:r w:rsidRPr="009760A1">
              <w:rPr>
                <w:b/>
              </w:rP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60A1" w:rsidRPr="009760A1" w:rsidRDefault="009760A1" w:rsidP="00D64514">
            <w:pPr>
              <w:jc w:val="right"/>
              <w:rPr>
                <w:b/>
              </w:rPr>
            </w:pPr>
            <w:r w:rsidRPr="009760A1">
              <w:rPr>
                <w:b/>
              </w:rPr>
              <w:t>679 081,7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60A1" w:rsidRPr="009760A1" w:rsidRDefault="009760A1" w:rsidP="00DD4774">
            <w:pPr>
              <w:jc w:val="right"/>
              <w:rPr>
                <w:b/>
              </w:rPr>
            </w:pPr>
            <w:r w:rsidRPr="009760A1">
              <w:rPr>
                <w:b/>
              </w:rPr>
              <w:t>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0A1" w:rsidRPr="009760A1" w:rsidRDefault="009760A1" w:rsidP="00DD4774">
            <w:pPr>
              <w:jc w:val="right"/>
              <w:rPr>
                <w:b/>
              </w:rPr>
            </w:pPr>
            <w:r w:rsidRPr="009760A1">
              <w:rPr>
                <w:b/>
              </w:rPr>
              <w:t>0,0</w:t>
            </w:r>
          </w:p>
        </w:tc>
      </w:tr>
      <w:tr w:rsidR="008F24AD" w:rsidTr="00BB266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4AD" w:rsidRDefault="008F24AD" w:rsidP="00D64514">
            <w:pPr>
              <w:jc w:val="center"/>
            </w:pPr>
            <w:r>
              <w:t>24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4AD" w:rsidRDefault="008F24AD" w:rsidP="00D64514">
            <w:r>
              <w:t>Реконструкция транспортной развязки на пересечении просп. им. 50 лет Октября, ул. Тракторной и ул. Большой Горной в границах территории: ул. Рябиновская, просп. им. 50 лет Октября, ул. Молочная, ул. Мельничная, ул. Соколовая, Мурманский проезд, ул. Тракторная в Кировском районе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4AD" w:rsidRDefault="008F24AD" w:rsidP="00D64514">
            <w:pPr>
              <w:jc w:val="right"/>
            </w:pPr>
            <w:r>
              <w:t>127 193,2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4AD" w:rsidRDefault="008F24AD" w:rsidP="00DD4774">
            <w:pPr>
              <w:jc w:val="right"/>
            </w:pPr>
            <w:r w:rsidRPr="00AD7F67"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4AD" w:rsidRDefault="008F24AD" w:rsidP="00DD4774">
            <w:pPr>
              <w:jc w:val="right"/>
            </w:pPr>
            <w:r w:rsidRPr="00E16E99">
              <w:t>0,0</w:t>
            </w:r>
          </w:p>
        </w:tc>
      </w:tr>
      <w:tr w:rsidR="009760A1" w:rsidTr="00BB266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0A1" w:rsidRDefault="009760A1" w:rsidP="00D64514">
            <w:pPr>
              <w:jc w:val="center"/>
            </w:pPr>
            <w:r>
              <w:t>25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0A1" w:rsidRDefault="009760A1" w:rsidP="00D64514">
            <w:r>
              <w:t>Строительство автомобильной дороги по ул. им. ак.Семенова Н.Н. и ул.им.Кузнецова Н.В. в жилом районе «Солнечный-2» Кировского района г.Саратова (VII этап)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0A1" w:rsidRDefault="009760A1" w:rsidP="00D64514">
            <w:pPr>
              <w:jc w:val="right"/>
            </w:pPr>
            <w:r>
              <w:t>89 086,7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0A1" w:rsidRDefault="009760A1" w:rsidP="00DD4774">
            <w:pPr>
              <w:jc w:val="right"/>
            </w:pPr>
            <w:r w:rsidRPr="00AD7F67"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0A1" w:rsidRDefault="009760A1" w:rsidP="00DD4774">
            <w:pPr>
              <w:jc w:val="right"/>
            </w:pPr>
            <w:r w:rsidRPr="00E16E99">
              <w:t>0,0</w:t>
            </w:r>
          </w:p>
        </w:tc>
      </w:tr>
      <w:tr w:rsidR="009760A1" w:rsidTr="00BB266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0A1" w:rsidRDefault="009760A1" w:rsidP="00D64514">
            <w:pPr>
              <w:jc w:val="center"/>
            </w:pPr>
            <w:r>
              <w:t>26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0A1" w:rsidRDefault="009760A1" w:rsidP="00D64514">
            <w:r>
              <w:t>Строительство автомобильной дороги по ул. им. Андреева Б.Ф. (от дороги по территории с/х «Комбайн» до ул. Питерской)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0A1" w:rsidRDefault="009760A1" w:rsidP="00D64514">
            <w:pPr>
              <w:jc w:val="right"/>
            </w:pPr>
            <w:r>
              <w:t>1 000,0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0A1" w:rsidRDefault="009760A1" w:rsidP="00DD4774">
            <w:pPr>
              <w:jc w:val="right"/>
            </w:pPr>
            <w:r w:rsidRPr="00AD7F67"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0A1" w:rsidRDefault="009760A1" w:rsidP="00DD4774">
            <w:pPr>
              <w:jc w:val="right"/>
            </w:pPr>
            <w:r w:rsidRPr="00E16E99">
              <w:t>0,0</w:t>
            </w:r>
          </w:p>
        </w:tc>
      </w:tr>
      <w:tr w:rsidR="009760A1" w:rsidTr="00BB266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0A1" w:rsidRDefault="009760A1" w:rsidP="00D64514">
            <w:pPr>
              <w:jc w:val="center"/>
            </w:pPr>
            <w:r>
              <w:t>27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0A1" w:rsidRDefault="009760A1" w:rsidP="00D64514">
            <w:r>
              <w:t>Строительство автомобильной дороги по ул. им. Гришаева В.И. (от ул. им. Зыбина П.М. до ул. им. Тархова С.Ф.) в жилом районе «Солнечный-2» Кировского района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0A1" w:rsidRDefault="009760A1" w:rsidP="00D64514">
            <w:pPr>
              <w:jc w:val="right"/>
            </w:pPr>
            <w:r>
              <w:t>56 113,6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0A1" w:rsidRDefault="009760A1" w:rsidP="00DD4774">
            <w:pPr>
              <w:jc w:val="right"/>
            </w:pPr>
            <w:r w:rsidRPr="00AD7F67"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0A1" w:rsidRDefault="009760A1" w:rsidP="00DD4774">
            <w:pPr>
              <w:jc w:val="right"/>
            </w:pPr>
            <w:r w:rsidRPr="00E16E99">
              <w:t>0,0</w:t>
            </w:r>
          </w:p>
        </w:tc>
      </w:tr>
      <w:tr w:rsidR="009760A1" w:rsidTr="00BB266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0A1" w:rsidRDefault="009760A1" w:rsidP="00D64514">
            <w:pPr>
              <w:jc w:val="center"/>
            </w:pPr>
            <w:r>
              <w:t>28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0A1" w:rsidRDefault="009760A1" w:rsidP="00D64514">
            <w:r>
              <w:t>Строительство автомобильной дороги по ул. им. Евгения Долгина в Ленинском районе г.Саратова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0A1" w:rsidRDefault="009760A1" w:rsidP="00D64514">
            <w:pPr>
              <w:jc w:val="right"/>
            </w:pPr>
            <w:r>
              <w:t>23 114,1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0A1" w:rsidRDefault="009760A1" w:rsidP="00DD4774">
            <w:pPr>
              <w:jc w:val="right"/>
            </w:pPr>
            <w:r w:rsidRPr="00AD7F67"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0A1" w:rsidRDefault="009760A1" w:rsidP="00DD4774">
            <w:pPr>
              <w:jc w:val="right"/>
            </w:pPr>
            <w:r w:rsidRPr="00E16E99">
              <w:t>0,0</w:t>
            </w:r>
          </w:p>
        </w:tc>
      </w:tr>
      <w:tr w:rsidR="009760A1" w:rsidTr="00BB266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0A1" w:rsidRDefault="009760A1" w:rsidP="00D64514">
            <w:pPr>
              <w:jc w:val="center"/>
            </w:pPr>
            <w:r>
              <w:t>29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0A1" w:rsidRDefault="009760A1" w:rsidP="00D64514">
            <w:r>
              <w:t>Строительство автомобильной дороги по ул. им. Зыбина П.М. в границах VI и VII микрорайонов жилого района «Солнечный-2» в Кировском районе г.Саратова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0A1" w:rsidRDefault="009760A1" w:rsidP="00D64514">
            <w:pPr>
              <w:jc w:val="right"/>
            </w:pPr>
            <w:r>
              <w:t>134 994,0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0A1" w:rsidRDefault="009760A1" w:rsidP="00DD4774">
            <w:pPr>
              <w:jc w:val="right"/>
            </w:pPr>
            <w:r w:rsidRPr="00AD7F67"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0A1" w:rsidRDefault="009760A1" w:rsidP="00DD4774">
            <w:pPr>
              <w:jc w:val="right"/>
            </w:pPr>
            <w:r w:rsidRPr="00E16E99">
              <w:t>0,0</w:t>
            </w:r>
          </w:p>
        </w:tc>
      </w:tr>
      <w:tr w:rsidR="009760A1" w:rsidTr="00BB266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0A1" w:rsidRDefault="009760A1" w:rsidP="00D64514">
            <w:pPr>
              <w:jc w:val="center"/>
            </w:pPr>
            <w:r>
              <w:t>30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0A1" w:rsidRDefault="009760A1" w:rsidP="00D64514">
            <w:r>
              <w:t>Строительство автомобильной дороги по ул. им. Михаила Булгакова в Ленинском районе г.Саратова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0A1" w:rsidRDefault="009760A1" w:rsidP="00D64514">
            <w:pPr>
              <w:jc w:val="right"/>
            </w:pPr>
            <w:r>
              <w:t>88 539,3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0A1" w:rsidRDefault="009760A1" w:rsidP="00DD4774">
            <w:pPr>
              <w:jc w:val="right"/>
            </w:pPr>
            <w:r w:rsidRPr="00AD7F67"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0A1" w:rsidRDefault="009760A1" w:rsidP="00DD4774">
            <w:pPr>
              <w:jc w:val="right"/>
            </w:pPr>
            <w:r w:rsidRPr="00E16E99">
              <w:t>0,0</w:t>
            </w:r>
          </w:p>
        </w:tc>
      </w:tr>
      <w:tr w:rsidR="009760A1" w:rsidTr="00BB266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0A1" w:rsidRDefault="009760A1" w:rsidP="00D64514">
            <w:pPr>
              <w:jc w:val="center"/>
            </w:pPr>
            <w:r>
              <w:t>31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0A1" w:rsidRDefault="009760A1" w:rsidP="00D64514">
            <w:r>
              <w:t>Строительство автомобильной дороги по ул. им. Сдобнова Николая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0A1" w:rsidRDefault="009760A1" w:rsidP="00D64514">
            <w:pPr>
              <w:jc w:val="right"/>
            </w:pPr>
            <w:r>
              <w:t>6 720,0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0A1" w:rsidRDefault="009760A1" w:rsidP="00DD4774">
            <w:pPr>
              <w:jc w:val="right"/>
            </w:pPr>
            <w:r w:rsidRPr="00AD7F67"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0A1" w:rsidRDefault="009760A1" w:rsidP="00DD4774">
            <w:pPr>
              <w:jc w:val="right"/>
            </w:pPr>
            <w:r w:rsidRPr="00E16E99">
              <w:t>0,0</w:t>
            </w:r>
          </w:p>
        </w:tc>
      </w:tr>
      <w:tr w:rsidR="009760A1" w:rsidTr="00BB266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0A1" w:rsidRDefault="009760A1" w:rsidP="00D64514">
            <w:pPr>
              <w:jc w:val="center"/>
            </w:pPr>
            <w:r>
              <w:t>32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0A1" w:rsidRDefault="009760A1" w:rsidP="00D64514">
            <w:r>
              <w:t>Строительство автомобильной дороги по ул. им. Скоморохова Н.М. от ул. им. Муленкова А.П. до ул. им. Братьев Никитиных в Волжском районе города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0A1" w:rsidRDefault="009760A1" w:rsidP="00D64514">
            <w:pPr>
              <w:jc w:val="right"/>
            </w:pPr>
            <w:r>
              <w:t>3 000,0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0A1" w:rsidRDefault="009760A1" w:rsidP="00DD4774">
            <w:pPr>
              <w:jc w:val="right"/>
            </w:pPr>
            <w:r w:rsidRPr="00AD7F67"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0A1" w:rsidRDefault="009760A1" w:rsidP="00DD4774">
            <w:pPr>
              <w:jc w:val="right"/>
            </w:pPr>
            <w:r w:rsidRPr="00E16E99">
              <w:t>0,0</w:t>
            </w:r>
          </w:p>
        </w:tc>
      </w:tr>
      <w:tr w:rsidR="009760A1" w:rsidTr="00BB266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0A1" w:rsidRDefault="009760A1" w:rsidP="00D64514">
            <w:pPr>
              <w:jc w:val="center"/>
            </w:pPr>
            <w:r>
              <w:lastRenderedPageBreak/>
              <w:t>33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0A1" w:rsidRDefault="009760A1" w:rsidP="00D64514">
            <w:r>
              <w:t>Строительство автомобильной дороги по ул. Михаила Галкина-Враского от ул. Михаила Булгакова до ул. им. Евгения Долгина в жилом районе «Городские просторы» Ленинского района города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0A1" w:rsidRDefault="009760A1" w:rsidP="00D64514">
            <w:pPr>
              <w:jc w:val="right"/>
            </w:pPr>
            <w:r>
              <w:t>5 640,0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0A1" w:rsidRDefault="009760A1" w:rsidP="00DD4774">
            <w:pPr>
              <w:jc w:val="right"/>
            </w:pPr>
            <w:r w:rsidRPr="00AD7F67"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0A1" w:rsidRDefault="009760A1" w:rsidP="00DD4774">
            <w:pPr>
              <w:jc w:val="right"/>
            </w:pPr>
            <w:r w:rsidRPr="00E16E99">
              <w:t>0,0</w:t>
            </w:r>
          </w:p>
        </w:tc>
      </w:tr>
      <w:tr w:rsidR="009760A1" w:rsidTr="00BB266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0A1" w:rsidRDefault="009760A1" w:rsidP="00D64514">
            <w:pPr>
              <w:jc w:val="center"/>
            </w:pPr>
            <w:r>
              <w:t>34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0A1" w:rsidRDefault="009760A1" w:rsidP="00D64514">
            <w:r>
              <w:t>Строительство автомобильной дороги по ул. Песочной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0A1" w:rsidRDefault="009760A1" w:rsidP="00D64514">
            <w:pPr>
              <w:jc w:val="right"/>
            </w:pPr>
            <w:r>
              <w:t>1 000,0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0A1" w:rsidRDefault="009760A1" w:rsidP="00DD4774">
            <w:pPr>
              <w:jc w:val="right"/>
            </w:pPr>
            <w:r w:rsidRPr="00AD7F67"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0A1" w:rsidRDefault="009760A1" w:rsidP="00DD4774">
            <w:pPr>
              <w:jc w:val="right"/>
            </w:pPr>
            <w:r w:rsidRPr="00E16E99">
              <w:t>0,0</w:t>
            </w:r>
          </w:p>
        </w:tc>
      </w:tr>
      <w:tr w:rsidR="009760A1" w:rsidTr="00BB266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0A1" w:rsidRDefault="009760A1" w:rsidP="00D64514">
            <w:pPr>
              <w:jc w:val="center"/>
            </w:pPr>
            <w:r>
              <w:t>35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0A1" w:rsidRDefault="009760A1" w:rsidP="00D64514">
            <w:r>
              <w:t>Строительство путепровода через ж.д. пути по ул. Песчано-Уметской в Ленинском районе города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0A1" w:rsidRDefault="009760A1" w:rsidP="00D64514">
            <w:pPr>
              <w:jc w:val="right"/>
            </w:pPr>
            <w:r>
              <w:t>27 600,0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0A1" w:rsidRDefault="009760A1" w:rsidP="00DD4774">
            <w:pPr>
              <w:jc w:val="right"/>
            </w:pPr>
            <w:r w:rsidRPr="00AD7F67"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0A1" w:rsidRDefault="009760A1" w:rsidP="00DD4774">
            <w:pPr>
              <w:jc w:val="right"/>
            </w:pPr>
            <w:r w:rsidRPr="00E16E99">
              <w:t>0,0</w:t>
            </w:r>
          </w:p>
        </w:tc>
      </w:tr>
      <w:tr w:rsidR="009760A1" w:rsidTr="00BB266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0A1" w:rsidRDefault="009760A1" w:rsidP="00D64514">
            <w:pPr>
              <w:jc w:val="center"/>
            </w:pPr>
            <w:r>
              <w:t>36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0A1" w:rsidRDefault="009760A1" w:rsidP="00D64514">
            <w:r>
              <w:t>Строительство скоростной трамвайной линии Мирный пер. - 6-я Дачная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0A1" w:rsidRDefault="009760A1" w:rsidP="00D64514">
            <w:pPr>
              <w:jc w:val="right"/>
            </w:pPr>
            <w:r>
              <w:t>4 979,0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0A1" w:rsidRDefault="009760A1" w:rsidP="00DD4774">
            <w:pPr>
              <w:jc w:val="right"/>
            </w:pPr>
            <w:r w:rsidRPr="00AD7F67"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0A1" w:rsidRDefault="009760A1" w:rsidP="00DD4774">
            <w:pPr>
              <w:jc w:val="right"/>
            </w:pPr>
            <w:r w:rsidRPr="00E16E99">
              <w:t>0,0</w:t>
            </w:r>
          </w:p>
        </w:tc>
      </w:tr>
      <w:tr w:rsidR="009760A1" w:rsidTr="00BB266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0A1" w:rsidRDefault="009760A1" w:rsidP="00D64514">
            <w:pPr>
              <w:jc w:val="center"/>
            </w:pPr>
            <w:r>
              <w:t>37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0A1" w:rsidRDefault="009760A1" w:rsidP="00D64514">
            <w:r>
              <w:t xml:space="preserve">Строительство участка автомобильной дороги от Московского шоссе, в продолжение проезда верхнего Нефтегорского, до границы муниципального образования «Город Саратов»  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0A1" w:rsidRDefault="009760A1" w:rsidP="00D64514">
            <w:pPr>
              <w:jc w:val="right"/>
            </w:pPr>
            <w:r>
              <w:t>108 101,8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0A1" w:rsidRDefault="009760A1" w:rsidP="00DD4774">
            <w:pPr>
              <w:jc w:val="right"/>
            </w:pPr>
            <w:r w:rsidRPr="00AD7F67"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0A1" w:rsidRDefault="009760A1" w:rsidP="00DD4774">
            <w:pPr>
              <w:jc w:val="right"/>
            </w:pPr>
            <w:r w:rsidRPr="00E16E99">
              <w:t>0,0</w:t>
            </w:r>
          </w:p>
        </w:tc>
      </w:tr>
      <w:tr w:rsidR="009760A1" w:rsidTr="00BB266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0A1" w:rsidRDefault="009760A1" w:rsidP="00D64514">
            <w:pPr>
              <w:jc w:val="center"/>
            </w:pPr>
            <w:r>
              <w:t>38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0A1" w:rsidRDefault="009760A1" w:rsidP="00D64514">
            <w:r>
              <w:t>Строительство участка автомобильной дороги по ул. Вольской (от ул. Большой Садовой до ул. Крайней)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0A1" w:rsidRDefault="009760A1" w:rsidP="00D64514">
            <w:pPr>
              <w:jc w:val="right"/>
            </w:pPr>
            <w:r>
              <w:t>2 000,0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0A1" w:rsidRDefault="009760A1" w:rsidP="00DD4774">
            <w:pPr>
              <w:jc w:val="right"/>
            </w:pPr>
            <w:r w:rsidRPr="00AD7F67"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0A1" w:rsidRDefault="009760A1" w:rsidP="00DD4774">
            <w:pPr>
              <w:jc w:val="right"/>
            </w:pPr>
            <w:r w:rsidRPr="00E16E99">
              <w:t>0,0</w:t>
            </w:r>
          </w:p>
        </w:tc>
      </w:tr>
      <w:tr w:rsidR="009760A1" w:rsidTr="00BB2666">
        <w:trPr>
          <w:cantSplit/>
        </w:trPr>
        <w:tc>
          <w:tcPr>
            <w:tcW w:w="10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0A1" w:rsidRPr="009760A1" w:rsidRDefault="009760A1" w:rsidP="00D64514">
            <w:pPr>
              <w:jc w:val="center"/>
              <w:rPr>
                <w:b/>
              </w:rPr>
            </w:pPr>
            <w:r w:rsidRPr="009760A1">
              <w:rPr>
                <w:b/>
              </w:rP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60A1" w:rsidRPr="009760A1" w:rsidRDefault="009760A1" w:rsidP="00D64514">
            <w:pPr>
              <w:jc w:val="right"/>
              <w:rPr>
                <w:b/>
              </w:rPr>
            </w:pPr>
            <w:r w:rsidRPr="009760A1">
              <w:rPr>
                <w:b/>
              </w:rPr>
              <w:t>4 292,8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60A1" w:rsidRPr="009760A1" w:rsidRDefault="009760A1" w:rsidP="00DD4774">
            <w:pPr>
              <w:jc w:val="right"/>
              <w:rPr>
                <w:b/>
              </w:rPr>
            </w:pPr>
            <w:r w:rsidRPr="009760A1">
              <w:rPr>
                <w:b/>
              </w:rPr>
              <w:t>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0A1" w:rsidRPr="009760A1" w:rsidRDefault="009760A1" w:rsidP="00DD4774">
            <w:pPr>
              <w:jc w:val="right"/>
              <w:rPr>
                <w:b/>
              </w:rPr>
            </w:pPr>
            <w:r w:rsidRPr="009760A1">
              <w:rPr>
                <w:b/>
              </w:rPr>
              <w:t>0,0</w:t>
            </w:r>
          </w:p>
        </w:tc>
      </w:tr>
      <w:tr w:rsidR="009760A1" w:rsidTr="00BB266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0A1" w:rsidRDefault="009760A1" w:rsidP="00D64514">
            <w:pPr>
              <w:jc w:val="center"/>
            </w:pPr>
            <w:r>
              <w:t>39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0A1" w:rsidRDefault="009760A1" w:rsidP="00D64514">
            <w:r>
              <w:t>Строительство спортивно-оздоровительной площадки при МОУ Лицей №2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0A1" w:rsidRDefault="009760A1" w:rsidP="00D64514">
            <w:pPr>
              <w:jc w:val="right"/>
            </w:pPr>
            <w:r>
              <w:t>4 292,8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0A1" w:rsidRDefault="009760A1" w:rsidP="00DD4774">
            <w:pPr>
              <w:jc w:val="right"/>
            </w:pPr>
            <w:r w:rsidRPr="00AD7F67"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0A1" w:rsidRDefault="009760A1" w:rsidP="00DD4774">
            <w:pPr>
              <w:jc w:val="right"/>
            </w:pPr>
            <w:r w:rsidRPr="00E16E99">
              <w:t>0,0</w:t>
            </w:r>
          </w:p>
        </w:tc>
      </w:tr>
      <w:tr w:rsidR="009760A1" w:rsidTr="00BB2666">
        <w:trPr>
          <w:cantSplit/>
        </w:trPr>
        <w:tc>
          <w:tcPr>
            <w:tcW w:w="10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0A1" w:rsidRPr="009760A1" w:rsidRDefault="009760A1" w:rsidP="00D64514">
            <w:pPr>
              <w:jc w:val="center"/>
              <w:rPr>
                <w:b/>
                <w:i/>
              </w:rPr>
            </w:pPr>
            <w:r w:rsidRPr="009760A1">
              <w:rPr>
                <w:b/>
                <w:i/>
              </w:rPr>
              <w:t>Всего по разделу: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60A1" w:rsidRPr="009760A1" w:rsidRDefault="009760A1" w:rsidP="00D64514">
            <w:pPr>
              <w:jc w:val="right"/>
              <w:rPr>
                <w:b/>
                <w:i/>
              </w:rPr>
            </w:pPr>
            <w:r w:rsidRPr="009760A1">
              <w:rPr>
                <w:b/>
                <w:i/>
              </w:rPr>
              <w:t>2 538 054,5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60A1" w:rsidRPr="009760A1" w:rsidRDefault="009760A1" w:rsidP="00D64514">
            <w:pPr>
              <w:jc w:val="right"/>
              <w:rPr>
                <w:b/>
                <w:i/>
              </w:rPr>
            </w:pPr>
            <w:r w:rsidRPr="009760A1">
              <w:rPr>
                <w:b/>
                <w:i/>
              </w:rPr>
              <w:t>505 836,7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0A1" w:rsidRPr="009760A1" w:rsidRDefault="009760A1" w:rsidP="00D64514">
            <w:pPr>
              <w:jc w:val="right"/>
              <w:rPr>
                <w:b/>
                <w:i/>
              </w:rPr>
            </w:pPr>
            <w:r w:rsidRPr="009760A1">
              <w:rPr>
                <w:b/>
                <w:i/>
              </w:rPr>
              <w:t>188 010,6</w:t>
            </w:r>
          </w:p>
        </w:tc>
      </w:tr>
      <w:tr w:rsidR="009760A1" w:rsidTr="00BB2666">
        <w:trPr>
          <w:cantSplit/>
        </w:trPr>
        <w:tc>
          <w:tcPr>
            <w:tcW w:w="14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0A1" w:rsidRPr="009760A1" w:rsidRDefault="009760A1" w:rsidP="00D64514">
            <w:pPr>
              <w:jc w:val="center"/>
              <w:rPr>
                <w:b/>
                <w:i/>
              </w:rPr>
            </w:pPr>
            <w:r w:rsidRPr="009760A1">
              <w:rPr>
                <w:b/>
                <w:i/>
              </w:rP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9760A1" w:rsidTr="00BB2666">
        <w:trPr>
          <w:cantSplit/>
        </w:trPr>
        <w:tc>
          <w:tcPr>
            <w:tcW w:w="10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0A1" w:rsidRPr="009760A1" w:rsidRDefault="009760A1" w:rsidP="00D64514">
            <w:pPr>
              <w:jc w:val="center"/>
              <w:rPr>
                <w:b/>
              </w:rPr>
            </w:pPr>
            <w:r w:rsidRPr="009760A1">
              <w:rPr>
                <w:b/>
              </w:rPr>
              <w:t>КОМИТЕТ ПО УПРАВЛЕНИЮ ИМУЩЕСТВОМ ГОРОДА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60A1" w:rsidRPr="009760A1" w:rsidRDefault="009760A1" w:rsidP="00D64514">
            <w:pPr>
              <w:jc w:val="right"/>
              <w:rPr>
                <w:b/>
              </w:rPr>
            </w:pPr>
            <w:r w:rsidRPr="009760A1">
              <w:rPr>
                <w:b/>
              </w:rPr>
              <w:t>45 000,0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60A1" w:rsidRPr="009760A1" w:rsidRDefault="009760A1" w:rsidP="00D64514">
            <w:pPr>
              <w:jc w:val="right"/>
              <w:rPr>
                <w:b/>
              </w:rPr>
            </w:pPr>
            <w:r w:rsidRPr="009760A1">
              <w:rPr>
                <w:b/>
              </w:rPr>
              <w:t>45 000,0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0A1" w:rsidRPr="009760A1" w:rsidRDefault="009760A1" w:rsidP="00D64514">
            <w:pPr>
              <w:jc w:val="right"/>
              <w:rPr>
                <w:b/>
              </w:rPr>
            </w:pPr>
            <w:r w:rsidRPr="009760A1">
              <w:rPr>
                <w:b/>
              </w:rPr>
              <w:t>45 000,0</w:t>
            </w:r>
          </w:p>
        </w:tc>
      </w:tr>
      <w:tr w:rsidR="009760A1" w:rsidTr="00BB266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0A1" w:rsidRDefault="009760A1" w:rsidP="00D64514">
            <w:pPr>
              <w:jc w:val="center"/>
            </w:pPr>
            <w:r>
              <w:t>1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0A1" w:rsidRDefault="009760A1" w:rsidP="00D64514">
            <w:r>
              <w:t>Приобретение (купля-продажа, участие в долевом строительстве) жилых помещений для исполнения решений судов в рамках  ведомственной целевой программы «Приобретение жилых помещений для исполнения решений судов»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0A1" w:rsidRDefault="009760A1" w:rsidP="00D64514">
            <w:pPr>
              <w:jc w:val="right"/>
            </w:pPr>
            <w:r>
              <w:t>45 000,0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0A1" w:rsidRDefault="009760A1" w:rsidP="00D64514">
            <w:pPr>
              <w:jc w:val="right"/>
            </w:pPr>
            <w:r>
              <w:t>45 000,0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0A1" w:rsidRDefault="009760A1" w:rsidP="00D64514">
            <w:pPr>
              <w:jc w:val="right"/>
            </w:pPr>
            <w:r>
              <w:t>45 000,0</w:t>
            </w:r>
          </w:p>
        </w:tc>
      </w:tr>
      <w:tr w:rsidR="009760A1" w:rsidTr="00BB2666">
        <w:trPr>
          <w:cantSplit/>
        </w:trPr>
        <w:tc>
          <w:tcPr>
            <w:tcW w:w="10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0A1" w:rsidRPr="009760A1" w:rsidRDefault="009760A1" w:rsidP="00D64514">
            <w:pPr>
              <w:jc w:val="center"/>
              <w:rPr>
                <w:b/>
              </w:rPr>
            </w:pPr>
            <w:r w:rsidRPr="009760A1">
              <w:rPr>
                <w:b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60A1" w:rsidRPr="009760A1" w:rsidRDefault="009760A1" w:rsidP="00D64514">
            <w:pPr>
              <w:jc w:val="right"/>
              <w:rPr>
                <w:b/>
              </w:rPr>
            </w:pPr>
            <w:r w:rsidRPr="009760A1">
              <w:rPr>
                <w:b/>
              </w:rPr>
              <w:t>2 133 576,3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60A1" w:rsidRPr="009760A1" w:rsidRDefault="009760A1" w:rsidP="00DD4774">
            <w:pPr>
              <w:jc w:val="right"/>
              <w:rPr>
                <w:rFonts w:cs="Times New Roman"/>
                <w:b/>
                <w:szCs w:val="16"/>
              </w:rPr>
            </w:pPr>
            <w:r w:rsidRPr="009760A1">
              <w:rPr>
                <w:rFonts w:cs="Times New Roman"/>
                <w:b/>
                <w:szCs w:val="16"/>
              </w:rPr>
              <w:t>85 738,4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0A1" w:rsidRPr="009760A1" w:rsidRDefault="009760A1" w:rsidP="00DD4774">
            <w:pPr>
              <w:jc w:val="right"/>
              <w:rPr>
                <w:rFonts w:cs="Times New Roman"/>
                <w:b/>
                <w:szCs w:val="20"/>
              </w:rPr>
            </w:pPr>
            <w:r w:rsidRPr="009760A1">
              <w:rPr>
                <w:rFonts w:cs="Times New Roman"/>
                <w:b/>
                <w:szCs w:val="20"/>
              </w:rPr>
              <w:t>4,0</w:t>
            </w:r>
          </w:p>
        </w:tc>
      </w:tr>
      <w:tr w:rsidR="009760A1" w:rsidTr="00BB266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0A1" w:rsidRDefault="009760A1" w:rsidP="00D64514">
            <w:pPr>
              <w:jc w:val="center"/>
            </w:pPr>
            <w:r>
              <w:t>2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0A1" w:rsidRDefault="009760A1" w:rsidP="00D64514">
            <w:r>
              <w:t>Приобретение жилых помещений в многоквартирных домах (выкуп у собственников жилых помещений в домах, признанных аварийными и подлежащими сносу), строительство в рамках ведомственной целевой программы «Переселение граждан города Саратова из аварийного жилищного фонда в 2019-2025 годах»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0A1" w:rsidRDefault="009760A1" w:rsidP="00D64514">
            <w:pPr>
              <w:jc w:val="right"/>
            </w:pPr>
            <w:r>
              <w:t>2 133 576,3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0A1" w:rsidRPr="009760A1" w:rsidRDefault="009760A1" w:rsidP="009760A1">
            <w:pPr>
              <w:jc w:val="right"/>
              <w:rPr>
                <w:rFonts w:cs="Times New Roman"/>
                <w:szCs w:val="16"/>
              </w:rPr>
            </w:pPr>
            <w:r w:rsidRPr="009760A1">
              <w:rPr>
                <w:rFonts w:cs="Times New Roman"/>
                <w:szCs w:val="16"/>
              </w:rPr>
              <w:t>85</w:t>
            </w:r>
            <w:r>
              <w:rPr>
                <w:rFonts w:cs="Times New Roman"/>
                <w:szCs w:val="16"/>
              </w:rPr>
              <w:t> </w:t>
            </w:r>
            <w:r w:rsidRPr="009760A1">
              <w:rPr>
                <w:rFonts w:cs="Times New Roman"/>
                <w:szCs w:val="16"/>
              </w:rPr>
              <w:t>738</w:t>
            </w:r>
            <w:r>
              <w:rPr>
                <w:rFonts w:cs="Times New Roman"/>
                <w:szCs w:val="16"/>
              </w:rPr>
              <w:t>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0A1" w:rsidRPr="009760A1" w:rsidRDefault="009760A1">
            <w:pPr>
              <w:jc w:val="right"/>
              <w:rPr>
                <w:rFonts w:cs="Times New Roman"/>
                <w:szCs w:val="20"/>
              </w:rPr>
            </w:pPr>
            <w:r w:rsidRPr="009760A1">
              <w:rPr>
                <w:rFonts w:cs="Times New Roman"/>
                <w:szCs w:val="20"/>
              </w:rPr>
              <w:t>4,0</w:t>
            </w:r>
          </w:p>
        </w:tc>
      </w:tr>
      <w:tr w:rsidR="009760A1" w:rsidTr="00BB2666">
        <w:trPr>
          <w:cantSplit/>
        </w:trPr>
        <w:tc>
          <w:tcPr>
            <w:tcW w:w="10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0A1" w:rsidRPr="009760A1" w:rsidRDefault="009760A1" w:rsidP="00D64514">
            <w:pPr>
              <w:jc w:val="center"/>
              <w:rPr>
                <w:b/>
                <w:i/>
              </w:rPr>
            </w:pPr>
            <w:r w:rsidRPr="009760A1">
              <w:rPr>
                <w:b/>
                <w:i/>
              </w:rPr>
              <w:t>Всего по разделу: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60A1" w:rsidRPr="009760A1" w:rsidRDefault="009760A1" w:rsidP="00D64514">
            <w:pPr>
              <w:jc w:val="right"/>
              <w:rPr>
                <w:b/>
                <w:i/>
              </w:rPr>
            </w:pPr>
            <w:r w:rsidRPr="009760A1">
              <w:rPr>
                <w:b/>
                <w:i/>
              </w:rPr>
              <w:t>2 178 576,3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60A1" w:rsidRPr="009760A1" w:rsidRDefault="009760A1" w:rsidP="00D64514">
            <w:pPr>
              <w:jc w:val="right"/>
              <w:rPr>
                <w:b/>
                <w:i/>
              </w:rPr>
            </w:pPr>
            <w:r w:rsidRPr="009760A1">
              <w:rPr>
                <w:b/>
                <w:i/>
              </w:rPr>
              <w:t>45 000,0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0A1" w:rsidRPr="009760A1" w:rsidRDefault="009760A1" w:rsidP="00D64514">
            <w:pPr>
              <w:jc w:val="right"/>
              <w:rPr>
                <w:b/>
                <w:i/>
              </w:rPr>
            </w:pPr>
            <w:r w:rsidRPr="009760A1">
              <w:rPr>
                <w:b/>
                <w:i/>
              </w:rPr>
              <w:t>45 000,0</w:t>
            </w:r>
          </w:p>
        </w:tc>
      </w:tr>
      <w:tr w:rsidR="009760A1" w:rsidTr="00BB2666">
        <w:trPr>
          <w:cantSplit/>
        </w:trPr>
        <w:tc>
          <w:tcPr>
            <w:tcW w:w="104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0A1" w:rsidRPr="009760A1" w:rsidRDefault="009760A1" w:rsidP="00D64514">
            <w:pPr>
              <w:jc w:val="center"/>
              <w:rPr>
                <w:b/>
              </w:rPr>
            </w:pPr>
            <w:r w:rsidRPr="009760A1">
              <w:rPr>
                <w:b/>
              </w:rPr>
              <w:t>Итого по Перечню: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0A1" w:rsidRPr="009760A1" w:rsidRDefault="009760A1" w:rsidP="00D64514">
            <w:pPr>
              <w:jc w:val="right"/>
              <w:rPr>
                <w:b/>
                <w:bCs/>
              </w:rPr>
            </w:pPr>
            <w:r w:rsidRPr="009760A1">
              <w:rPr>
                <w:b/>
                <w:bCs/>
              </w:rPr>
              <w:t>4 716 630,8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0A1" w:rsidRPr="009760A1" w:rsidRDefault="009760A1" w:rsidP="009760A1">
            <w:pPr>
              <w:jc w:val="right"/>
              <w:rPr>
                <w:b/>
                <w:bCs/>
              </w:rPr>
            </w:pPr>
            <w:r w:rsidRPr="009760A1">
              <w:rPr>
                <w:b/>
                <w:bCs/>
              </w:rPr>
              <w:t>220</w:t>
            </w:r>
            <w:r>
              <w:rPr>
                <w:b/>
                <w:bCs/>
              </w:rPr>
              <w:t> </w:t>
            </w:r>
            <w:r w:rsidRPr="009760A1">
              <w:rPr>
                <w:b/>
                <w:bCs/>
              </w:rPr>
              <w:t>427</w:t>
            </w:r>
            <w:r>
              <w:rPr>
                <w:b/>
                <w:bCs/>
              </w:rPr>
              <w:t>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0A1" w:rsidRPr="009760A1" w:rsidRDefault="009760A1" w:rsidP="00D6451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4,7</w:t>
            </w:r>
          </w:p>
        </w:tc>
      </w:tr>
      <w:tr w:rsidR="009760A1" w:rsidTr="00BB2666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0A1" w:rsidRDefault="009760A1" w:rsidP="00D64514">
            <w:r>
              <w:t xml:space="preserve"> </w:t>
            </w:r>
          </w:p>
        </w:tc>
        <w:tc>
          <w:tcPr>
            <w:tcW w:w="9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0A1" w:rsidRDefault="009760A1" w:rsidP="00D64514">
            <w:r>
              <w:t xml:space="preserve">  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0A1" w:rsidRDefault="009760A1" w:rsidP="00D64514"/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0A1" w:rsidRDefault="009760A1" w:rsidP="00D64514"/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0A1" w:rsidRDefault="009760A1" w:rsidP="00D64514"/>
        </w:tc>
      </w:tr>
      <w:tr w:rsidR="009760A1" w:rsidTr="00BB2666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0A1" w:rsidRDefault="009760A1" w:rsidP="00D64514"/>
        </w:tc>
        <w:tc>
          <w:tcPr>
            <w:tcW w:w="9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0A1" w:rsidRDefault="009760A1" w:rsidP="00D64514">
            <w:r>
              <w:t xml:space="preserve">  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0A1" w:rsidRDefault="009760A1" w:rsidP="00D64514"/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0A1" w:rsidRDefault="009760A1" w:rsidP="00D64514"/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0A1" w:rsidRDefault="009760A1" w:rsidP="00D64514"/>
        </w:tc>
      </w:tr>
      <w:tr w:rsidR="009760A1" w:rsidTr="00BB2666">
        <w:trPr>
          <w:cantSplit/>
        </w:trPr>
        <w:tc>
          <w:tcPr>
            <w:tcW w:w="104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0A1" w:rsidRDefault="009760A1" w:rsidP="00D64514">
            <w:r>
              <w:t>Председатель комитета по финансам администрации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0A1" w:rsidRDefault="009760A1" w:rsidP="00D64514"/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0A1" w:rsidRDefault="009760A1" w:rsidP="00D64514"/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0A1" w:rsidRDefault="009760A1" w:rsidP="00D64514"/>
        </w:tc>
      </w:tr>
      <w:tr w:rsidR="009760A1" w:rsidTr="00BB2666">
        <w:trPr>
          <w:cantSplit/>
        </w:trPr>
        <w:tc>
          <w:tcPr>
            <w:tcW w:w="104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0A1" w:rsidRDefault="009760A1" w:rsidP="00D64514">
            <w:r>
              <w:t>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0A1" w:rsidRDefault="009760A1" w:rsidP="00D64514"/>
        </w:tc>
        <w:tc>
          <w:tcPr>
            <w:tcW w:w="2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0A1" w:rsidRDefault="009760A1" w:rsidP="00D64514">
            <w:pPr>
              <w:jc w:val="right"/>
            </w:pPr>
            <w:r>
              <w:t>А.С. Струков</w:t>
            </w:r>
          </w:p>
        </w:tc>
      </w:tr>
    </w:tbl>
    <w:p w:rsidR="00230BD2" w:rsidRPr="006E1790" w:rsidRDefault="00230BD2" w:rsidP="00230BD2"/>
    <w:p w:rsidR="00E2598B" w:rsidRPr="00230BD2" w:rsidRDefault="00E2598B" w:rsidP="00230BD2"/>
    <w:sectPr w:rsidR="00E2598B" w:rsidRPr="00230BD2" w:rsidSect="0045268B">
      <w:headerReference w:type="even" r:id="rId7"/>
      <w:headerReference w:type="default" r:id="rId8"/>
      <w:pgSz w:w="16838" w:h="11906" w:orient="landscape"/>
      <w:pgMar w:top="567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618F" w:rsidRDefault="00CF618F" w:rsidP="00230BD2">
      <w:r>
        <w:separator/>
      </w:r>
    </w:p>
  </w:endnote>
  <w:endnote w:type="continuationSeparator" w:id="1">
    <w:p w:rsidR="00CF618F" w:rsidRDefault="00CF618F" w:rsidP="00230B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618F" w:rsidRDefault="00CF618F" w:rsidP="00230BD2">
      <w:r>
        <w:separator/>
      </w:r>
    </w:p>
  </w:footnote>
  <w:footnote w:type="continuationSeparator" w:id="1">
    <w:p w:rsidR="00CF618F" w:rsidRDefault="00CF618F" w:rsidP="00230B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0BD2" w:rsidRDefault="00BB25F9" w:rsidP="00124CCD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30BD2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30BD2" w:rsidRDefault="00230BD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0BD2" w:rsidRDefault="00BB25F9" w:rsidP="00124CCD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30BD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B2666">
      <w:rPr>
        <w:rStyle w:val="a7"/>
        <w:noProof/>
      </w:rPr>
      <w:t>2</w:t>
    </w:r>
    <w:r>
      <w:rPr>
        <w:rStyle w:val="a7"/>
      </w:rPr>
      <w:fldChar w:fldCharType="end"/>
    </w:r>
  </w:p>
  <w:p w:rsidR="00230BD2" w:rsidRDefault="00230BD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230BD2"/>
    <w:rsid w:val="0005292C"/>
    <w:rsid w:val="00230BD2"/>
    <w:rsid w:val="00296975"/>
    <w:rsid w:val="002C3F39"/>
    <w:rsid w:val="00400CFB"/>
    <w:rsid w:val="0045268B"/>
    <w:rsid w:val="006404BF"/>
    <w:rsid w:val="006808C6"/>
    <w:rsid w:val="00815819"/>
    <w:rsid w:val="008F24AD"/>
    <w:rsid w:val="009760A1"/>
    <w:rsid w:val="009E06C3"/>
    <w:rsid w:val="00A24CAF"/>
    <w:rsid w:val="00A710C3"/>
    <w:rsid w:val="00B07EC5"/>
    <w:rsid w:val="00B912FD"/>
    <w:rsid w:val="00BB25F9"/>
    <w:rsid w:val="00BB2666"/>
    <w:rsid w:val="00C076FA"/>
    <w:rsid w:val="00CF618F"/>
    <w:rsid w:val="00E2598B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30BD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30BD2"/>
  </w:style>
  <w:style w:type="paragraph" w:styleId="a5">
    <w:name w:val="footer"/>
    <w:basedOn w:val="a"/>
    <w:link w:val="a6"/>
    <w:uiPriority w:val="99"/>
    <w:semiHidden/>
    <w:unhideWhenUsed/>
    <w:rsid w:val="00230BD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30BD2"/>
  </w:style>
  <w:style w:type="character" w:styleId="a7">
    <w:name w:val="page number"/>
    <w:basedOn w:val="a0"/>
    <w:uiPriority w:val="99"/>
    <w:semiHidden/>
    <w:unhideWhenUsed/>
    <w:rsid w:val="00230BD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74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mkinYV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2</TotalTime>
  <Pages>3</Pages>
  <Words>1063</Words>
  <Characters>6063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simkinYV</dc:creator>
  <cp:lastModifiedBy>matveevaeo</cp:lastModifiedBy>
  <cp:revision>3</cp:revision>
  <dcterms:created xsi:type="dcterms:W3CDTF">2021-04-15T13:40:00Z</dcterms:created>
  <dcterms:modified xsi:type="dcterms:W3CDTF">2021-04-19T06:33:00Z</dcterms:modified>
</cp:coreProperties>
</file>